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027710" w14:textId="77777777" w:rsidR="00595105" w:rsidRDefault="00595105" w:rsidP="003866A9">
      <w:bookmarkStart w:id="0" w:name="_GoBack"/>
      <w:bookmarkEnd w:id="0"/>
    </w:p>
    <w:p w14:paraId="679E8118" w14:textId="77777777" w:rsidR="00EA71C9" w:rsidRDefault="00EA71C9" w:rsidP="003866A9"/>
    <w:p w14:paraId="49AA0A16" w14:textId="02A083AC" w:rsidR="00EB523E" w:rsidRPr="00EB523E" w:rsidRDefault="00EB523E" w:rsidP="00EB523E">
      <w:pPr>
        <w:jc w:val="center"/>
        <w:rPr>
          <w:rFonts w:cs="Calibri"/>
          <w:b/>
          <w:sz w:val="24"/>
          <w:szCs w:val="24"/>
        </w:rPr>
      </w:pPr>
      <w:r w:rsidRPr="00EB523E">
        <w:rPr>
          <w:rFonts w:cs="Calibri"/>
          <w:b/>
          <w:sz w:val="24"/>
          <w:szCs w:val="24"/>
        </w:rPr>
        <w:t>ZAHTJEV ZA PROMJENU</w:t>
      </w:r>
    </w:p>
    <w:p w14:paraId="1B51B95F" w14:textId="77777777" w:rsidR="00EB523E" w:rsidRPr="00EB523E" w:rsidRDefault="00EB523E" w:rsidP="00EB523E">
      <w:pPr>
        <w:jc w:val="center"/>
        <w:rPr>
          <w:rFonts w:cs="Calibri"/>
          <w:b/>
          <w:i/>
          <w:color w:val="C00000"/>
          <w:sz w:val="24"/>
          <w:szCs w:val="24"/>
        </w:rPr>
      </w:pPr>
      <w:proofErr w:type="spellStart"/>
      <w:r w:rsidRPr="00EB523E">
        <w:rPr>
          <w:rFonts w:cs="Calibri"/>
          <w:sz w:val="24"/>
          <w:szCs w:val="24"/>
        </w:rPr>
        <w:t>Podmjera</w:t>
      </w:r>
      <w:proofErr w:type="spellEnd"/>
      <w:r w:rsidRPr="00EB523E">
        <w:rPr>
          <w:rFonts w:cs="Calibri"/>
          <w:sz w:val="24"/>
          <w:szCs w:val="24"/>
        </w:rPr>
        <w:t xml:space="preserve"> 5.2 – Potpora za ulaganja u obnovu poljoprivrednog zemljišta i proizvodnog potencijala narušenog elementarnim nepogodama tj. prirodnim katastrofama, nepovoljnim klimatskim prilikama i katastrofalnim događajima“ </w:t>
      </w:r>
    </w:p>
    <w:p w14:paraId="29414103" w14:textId="77777777" w:rsidR="00EB523E" w:rsidRPr="006421D3" w:rsidRDefault="00EB523E" w:rsidP="00EB523E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6095"/>
      </w:tblGrid>
      <w:tr w:rsidR="00EB523E" w:rsidRPr="006421D3" w14:paraId="0D9F5605" w14:textId="77777777" w:rsidTr="00A670F5">
        <w:trPr>
          <w:trHeight w:hRule="exact" w:val="2004"/>
        </w:trPr>
        <w:tc>
          <w:tcPr>
            <w:tcW w:w="709" w:type="dxa"/>
            <w:shd w:val="solid" w:color="BFBFBF" w:fill="auto"/>
            <w:vAlign w:val="center"/>
          </w:tcPr>
          <w:p w14:paraId="4767DF37" w14:textId="77777777" w:rsidR="00EB523E" w:rsidRPr="006421D3" w:rsidRDefault="00EB523E" w:rsidP="007A5CB5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</w:t>
            </w:r>
            <w:r w:rsidRPr="006421D3">
              <w:rPr>
                <w:rFonts w:cs="Calibri"/>
                <w:b/>
              </w:rPr>
              <w:t>.</w:t>
            </w:r>
          </w:p>
        </w:tc>
        <w:tc>
          <w:tcPr>
            <w:tcW w:w="2835" w:type="dxa"/>
            <w:shd w:val="solid" w:color="BFBFBF" w:fill="auto"/>
            <w:vAlign w:val="center"/>
          </w:tcPr>
          <w:p w14:paraId="76EB13A0" w14:textId="77777777" w:rsidR="00EB523E" w:rsidRDefault="00EB523E" w:rsidP="007A5CB5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Zahtjev za promjenu se odnosi na slijedeće:</w:t>
            </w:r>
          </w:p>
          <w:p w14:paraId="335CC861" w14:textId="77777777" w:rsidR="00EB523E" w:rsidRPr="00BD771C" w:rsidRDefault="00EB523E" w:rsidP="007A5CB5">
            <w:pPr>
              <w:rPr>
                <w:rFonts w:cs="Calibri"/>
                <w:i/>
              </w:rPr>
            </w:pPr>
            <w:r w:rsidRPr="00BD771C">
              <w:rPr>
                <w:rFonts w:cs="Calibri"/>
                <w:b/>
                <w:i/>
              </w:rPr>
              <w:t>Pojašnjenje:</w:t>
            </w:r>
            <w:r w:rsidRPr="00BD771C">
              <w:rPr>
                <w:rFonts w:cs="Calibri"/>
                <w:i/>
              </w:rPr>
              <w:t xml:space="preserve">  Zaokružiti jedan ili više odgovora</w:t>
            </w:r>
          </w:p>
        </w:tc>
        <w:tc>
          <w:tcPr>
            <w:tcW w:w="6095" w:type="dxa"/>
            <w:vAlign w:val="center"/>
          </w:tcPr>
          <w:p w14:paraId="097FF042" w14:textId="77777777" w:rsidR="00EB523E" w:rsidRDefault="00EB523E" w:rsidP="00EB523E">
            <w:pPr>
              <w:pStyle w:val="ListParagraph"/>
              <w:spacing w:after="120" w:line="240" w:lineRule="auto"/>
              <w:jc w:val="both"/>
              <w:rPr>
                <w:rFonts w:eastAsia="Times New Roman"/>
                <w:lang w:eastAsia="hr-HR"/>
              </w:rPr>
            </w:pPr>
          </w:p>
          <w:p w14:paraId="0C30BE3D" w14:textId="77777777" w:rsidR="00A670F5" w:rsidRPr="00A670F5" w:rsidRDefault="00EB523E" w:rsidP="00A670F5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 xml:space="preserve">Promjenu općih podataka </w:t>
            </w:r>
            <w:r w:rsidR="00A670F5">
              <w:rPr>
                <w:rFonts w:eastAsia="Times New Roman"/>
                <w:lang w:eastAsia="hr-HR"/>
              </w:rPr>
              <w:t>korisnika</w:t>
            </w:r>
          </w:p>
          <w:p w14:paraId="44FEEEB8" w14:textId="77777777" w:rsidR="00A670F5" w:rsidRPr="00A670F5" w:rsidRDefault="00EB523E" w:rsidP="00A670F5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  <w:rPr>
                <w:rFonts w:cs="Calibri"/>
              </w:rPr>
            </w:pPr>
            <w:r>
              <w:rPr>
                <w:color w:val="000000"/>
              </w:rPr>
              <w:t>Promjenu podataka navedenih u Odluci o dodjeli sredstava</w:t>
            </w:r>
            <w:r w:rsidR="00A670F5">
              <w:rPr>
                <w:color w:val="000000"/>
              </w:rPr>
              <w:t xml:space="preserve"> izuzev općih podataka  o korisniku</w:t>
            </w:r>
          </w:p>
          <w:p w14:paraId="0318EA68" w14:textId="77777777" w:rsidR="00EB523E" w:rsidRDefault="00EB523E" w:rsidP="00A670F5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Ostalo</w:t>
            </w:r>
          </w:p>
          <w:p w14:paraId="6DE537EC" w14:textId="77777777" w:rsidR="00EB523E" w:rsidRPr="006421D3" w:rsidRDefault="00EB523E" w:rsidP="007A5CB5">
            <w:pPr>
              <w:pStyle w:val="ListParagraph"/>
              <w:spacing w:after="120" w:line="240" w:lineRule="auto"/>
              <w:jc w:val="both"/>
              <w:rPr>
                <w:rFonts w:cs="Calibri"/>
              </w:rPr>
            </w:pPr>
          </w:p>
        </w:tc>
      </w:tr>
    </w:tbl>
    <w:p w14:paraId="34B3BCD5" w14:textId="77777777" w:rsidR="00EB523E" w:rsidRPr="006421D3" w:rsidRDefault="00EB523E" w:rsidP="00EB523E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BFBFBF" w:fill="auto"/>
        <w:tblLayout w:type="fixed"/>
        <w:tblLook w:val="04A0" w:firstRow="1" w:lastRow="0" w:firstColumn="1" w:lastColumn="0" w:noHBand="0" w:noVBand="1"/>
      </w:tblPr>
      <w:tblGrid>
        <w:gridCol w:w="9639"/>
      </w:tblGrid>
      <w:tr w:rsidR="00EB523E" w:rsidRPr="006421D3" w14:paraId="48340B7E" w14:textId="77777777" w:rsidTr="00FD0321">
        <w:trPr>
          <w:trHeight w:hRule="exact" w:val="2605"/>
        </w:trPr>
        <w:tc>
          <w:tcPr>
            <w:tcW w:w="9639" w:type="dxa"/>
            <w:shd w:val="clear" w:color="BFBFBF" w:fill="auto"/>
          </w:tcPr>
          <w:p w14:paraId="6E600800" w14:textId="62789028" w:rsidR="00EB523E" w:rsidRPr="00EB523E" w:rsidRDefault="00005F3B" w:rsidP="00EB523E">
            <w:pPr>
              <w:spacing w:after="120" w:line="240" w:lineRule="auto"/>
              <w:rPr>
                <w:rFonts w:cs="Calibri"/>
              </w:rPr>
            </w:pPr>
            <w:r>
              <w:rPr>
                <w:rFonts w:cs="Calibri"/>
              </w:rPr>
              <w:t>Molimo</w:t>
            </w:r>
            <w:r w:rsidR="00EB523E" w:rsidRPr="00EB523E">
              <w:rPr>
                <w:rFonts w:cs="Calibri"/>
              </w:rPr>
              <w:t xml:space="preserve"> ovdje obrazložiti promjenu  koja je predmet Zahtjeva za promjenu:</w:t>
            </w:r>
          </w:p>
          <w:p w14:paraId="751FD2EB" w14:textId="77777777" w:rsidR="00EB523E" w:rsidRPr="00EB523E" w:rsidRDefault="00EB523E" w:rsidP="00EB523E">
            <w:pPr>
              <w:spacing w:after="120" w:line="240" w:lineRule="auto"/>
              <w:rPr>
                <w:rFonts w:cs="Calibri"/>
              </w:rPr>
            </w:pPr>
          </w:p>
          <w:p w14:paraId="60EB895D" w14:textId="77777777" w:rsidR="00EB523E" w:rsidRDefault="00EB523E" w:rsidP="00EB523E">
            <w:pPr>
              <w:spacing w:after="120" w:line="240" w:lineRule="auto"/>
              <w:rPr>
                <w:rFonts w:cs="Calibri"/>
              </w:rPr>
            </w:pPr>
          </w:p>
          <w:p w14:paraId="2ECF9FCE" w14:textId="4B5EA3CE" w:rsidR="00FD0321" w:rsidRDefault="00FD0321" w:rsidP="00EB523E">
            <w:pPr>
              <w:spacing w:after="120" w:line="240" w:lineRule="auto"/>
              <w:rPr>
                <w:rFonts w:cs="Calibri"/>
              </w:rPr>
            </w:pPr>
          </w:p>
          <w:p w14:paraId="2EA35773" w14:textId="77777777" w:rsidR="00FD0321" w:rsidRDefault="00FD0321" w:rsidP="00EB523E">
            <w:pPr>
              <w:spacing w:after="120" w:line="240" w:lineRule="auto"/>
              <w:rPr>
                <w:rFonts w:cs="Calibri"/>
              </w:rPr>
            </w:pPr>
          </w:p>
          <w:p w14:paraId="07023598" w14:textId="77777777" w:rsidR="00FD0321" w:rsidRPr="00EB523E" w:rsidRDefault="00FD0321" w:rsidP="00EB523E">
            <w:pPr>
              <w:spacing w:after="120" w:line="240" w:lineRule="auto"/>
              <w:rPr>
                <w:rFonts w:cs="Calibri"/>
              </w:rPr>
            </w:pPr>
          </w:p>
          <w:p w14:paraId="4701A8B3" w14:textId="77777777" w:rsidR="00EB523E" w:rsidRPr="00EB523E" w:rsidRDefault="00EB523E" w:rsidP="00EB523E">
            <w:pPr>
              <w:spacing w:after="120" w:line="240" w:lineRule="auto"/>
              <w:rPr>
                <w:rFonts w:cs="Calibri"/>
              </w:rPr>
            </w:pPr>
          </w:p>
          <w:p w14:paraId="25B1B4CB" w14:textId="77777777" w:rsidR="00EB523E" w:rsidRPr="00EB523E" w:rsidRDefault="00EB523E" w:rsidP="00EB523E">
            <w:pPr>
              <w:spacing w:after="120" w:line="240" w:lineRule="auto"/>
              <w:rPr>
                <w:rFonts w:cs="Calibri"/>
              </w:rPr>
            </w:pPr>
          </w:p>
          <w:p w14:paraId="2D719A73" w14:textId="77777777" w:rsidR="00EB523E" w:rsidRDefault="00EB523E" w:rsidP="00EB523E">
            <w:pPr>
              <w:spacing w:after="120" w:line="240" w:lineRule="auto"/>
              <w:rPr>
                <w:rFonts w:cs="Calibri"/>
              </w:rPr>
            </w:pPr>
          </w:p>
          <w:p w14:paraId="3B417E3E" w14:textId="7358538E" w:rsidR="00FD0321" w:rsidRDefault="00FD0321" w:rsidP="00EB523E">
            <w:pPr>
              <w:spacing w:after="120" w:line="240" w:lineRule="auto"/>
              <w:rPr>
                <w:rFonts w:cs="Calibri"/>
              </w:rPr>
            </w:pPr>
          </w:p>
          <w:p w14:paraId="415BA1BB" w14:textId="77777777" w:rsidR="00FD0321" w:rsidRDefault="00FD0321" w:rsidP="00EB523E">
            <w:pPr>
              <w:spacing w:after="120" w:line="240" w:lineRule="auto"/>
              <w:rPr>
                <w:rFonts w:cs="Calibri"/>
              </w:rPr>
            </w:pPr>
          </w:p>
          <w:p w14:paraId="238AA5DA" w14:textId="77777777" w:rsidR="00FD0321" w:rsidRPr="00EB523E" w:rsidRDefault="00FD0321" w:rsidP="00EB523E">
            <w:pPr>
              <w:spacing w:after="120" w:line="240" w:lineRule="auto"/>
              <w:rPr>
                <w:rFonts w:cs="Calibri"/>
              </w:rPr>
            </w:pPr>
          </w:p>
          <w:p w14:paraId="7A3F0B49" w14:textId="77777777" w:rsidR="00EB523E" w:rsidRPr="00EB523E" w:rsidRDefault="00EB523E" w:rsidP="00EB523E">
            <w:pPr>
              <w:spacing w:after="120" w:line="240" w:lineRule="auto"/>
              <w:rPr>
                <w:rFonts w:cs="Calibri"/>
              </w:rPr>
            </w:pPr>
          </w:p>
          <w:p w14:paraId="5FA0E3BB" w14:textId="77777777" w:rsidR="00EB523E" w:rsidRPr="00EB523E" w:rsidRDefault="00EB523E" w:rsidP="00EB523E">
            <w:pPr>
              <w:spacing w:after="120" w:line="240" w:lineRule="auto"/>
              <w:rPr>
                <w:rFonts w:cs="Calibri"/>
              </w:rPr>
            </w:pPr>
          </w:p>
          <w:p w14:paraId="3A4D72A6" w14:textId="77777777" w:rsidR="00EB523E" w:rsidRPr="00EB523E" w:rsidRDefault="00EB523E" w:rsidP="00EB523E">
            <w:pPr>
              <w:spacing w:after="120" w:line="240" w:lineRule="auto"/>
              <w:rPr>
                <w:rFonts w:cs="Calibri"/>
              </w:rPr>
            </w:pPr>
          </w:p>
        </w:tc>
      </w:tr>
    </w:tbl>
    <w:p w14:paraId="37FA4A07" w14:textId="77777777" w:rsidR="00FD0321" w:rsidRDefault="00FD0321" w:rsidP="00A670F5">
      <w:pPr>
        <w:tabs>
          <w:tab w:val="left" w:pos="8175"/>
        </w:tabs>
        <w:rPr>
          <w:rFonts w:eastAsia="Times New Roman"/>
          <w:lang w:val="de-DE" w:eastAsia="hr-HR"/>
        </w:rPr>
      </w:pPr>
    </w:p>
    <w:p w14:paraId="0FA9BBAA" w14:textId="77777777" w:rsidR="00EB523E" w:rsidRPr="00A670F5" w:rsidRDefault="00A670F5" w:rsidP="00A670F5">
      <w:pPr>
        <w:tabs>
          <w:tab w:val="left" w:pos="8175"/>
        </w:tabs>
        <w:rPr>
          <w:rFonts w:eastAsia="Times New Roman"/>
          <w:lang w:val="de-DE" w:eastAsia="hr-HR"/>
        </w:rPr>
      </w:pPr>
      <w:r w:rsidRPr="00A670F5">
        <w:rPr>
          <w:rFonts w:eastAsia="Times New Roman"/>
          <w:lang w:val="de-DE" w:eastAsia="hr-HR"/>
        </w:rPr>
        <w:t>Napomena: Molimo priložiti uz Z</w:t>
      </w:r>
      <w:r w:rsidR="00EB523E" w:rsidRPr="00A670F5">
        <w:rPr>
          <w:rFonts w:eastAsia="Times New Roman"/>
          <w:lang w:val="de-DE" w:eastAsia="hr-HR"/>
        </w:rPr>
        <w:t>a</w:t>
      </w:r>
      <w:r w:rsidRPr="00A670F5">
        <w:rPr>
          <w:rFonts w:eastAsia="Times New Roman"/>
          <w:lang w:val="de-DE" w:eastAsia="hr-HR"/>
        </w:rPr>
        <w:t>h</w:t>
      </w:r>
      <w:r w:rsidR="00EB523E" w:rsidRPr="00A670F5">
        <w:rPr>
          <w:rFonts w:eastAsia="Times New Roman"/>
          <w:lang w:val="de-DE" w:eastAsia="hr-HR"/>
        </w:rPr>
        <w:t xml:space="preserve">tjev za promjenu </w:t>
      </w:r>
      <w:r>
        <w:rPr>
          <w:rFonts w:eastAsia="Times New Roman"/>
          <w:lang w:val="de-DE" w:eastAsia="hr-HR"/>
        </w:rPr>
        <w:t xml:space="preserve"> popratnu dokumentaciju vezanu uz promjenu (npr. u slučaju promjene sjedišta korisnika, priložiti presliku ili elektronski ispis izvatka iz Sudskog registra)</w:t>
      </w:r>
    </w:p>
    <w:sectPr w:rsidR="00EB523E" w:rsidRPr="00A670F5" w:rsidSect="00303D2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9B9803" w14:textId="77777777" w:rsidR="00D3122C" w:rsidRDefault="00D3122C" w:rsidP="00336C0E">
      <w:pPr>
        <w:spacing w:after="0" w:line="240" w:lineRule="auto"/>
      </w:pPr>
      <w:r>
        <w:separator/>
      </w:r>
    </w:p>
  </w:endnote>
  <w:endnote w:type="continuationSeparator" w:id="0">
    <w:p w14:paraId="31FF3E79" w14:textId="77777777" w:rsidR="00D3122C" w:rsidRDefault="00D3122C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EE0203" w14:textId="77777777" w:rsidR="007958DB" w:rsidRDefault="007958D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9F194" w14:textId="410B8526" w:rsidR="00D601BE" w:rsidRPr="00DF5331" w:rsidRDefault="00D3122C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DB149E7F2A404D709637EEE51496FB0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3440B6">
          <w:t>L2_PZ_O17_v1.2_2015515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210445">
      <w:rPr>
        <w:noProof/>
      </w:rPr>
      <w:t>1</w:t>
    </w:r>
    <w:r w:rsidR="002A28DF">
      <w:fldChar w:fldCharType="end"/>
    </w:r>
    <w:r w:rsidR="00D601BE">
      <w:t xml:space="preserve"> / </w:t>
    </w:r>
    <w:fldSimple w:instr=" NUMPAGES   \* MERGEFORMAT ">
      <w:r w:rsidR="00210445"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F770E1" w14:textId="77777777" w:rsidR="00D601BE" w:rsidRDefault="00D3122C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EB523E">
      <w:rPr>
        <w:noProof/>
      </w:rPr>
      <w:t>Document338</w:t>
    </w:r>
    <w:r>
      <w:rPr>
        <w:noProof/>
      </w:rPr>
      <w:fldChar w:fldCharType="end"/>
    </w:r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fldSimple w:instr=" NUMPAGES   \* MERGEFORMAT ">
      <w:r w:rsidR="00EB523E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03FA94" w14:textId="77777777" w:rsidR="00D3122C" w:rsidRDefault="00D3122C" w:rsidP="00336C0E">
      <w:pPr>
        <w:spacing w:after="0" w:line="240" w:lineRule="auto"/>
      </w:pPr>
      <w:r>
        <w:separator/>
      </w:r>
    </w:p>
  </w:footnote>
  <w:footnote w:type="continuationSeparator" w:id="0">
    <w:p w14:paraId="2A815F7D" w14:textId="77777777" w:rsidR="00D3122C" w:rsidRDefault="00D3122C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B0EA58" w14:textId="77777777" w:rsidR="007958DB" w:rsidRDefault="007958D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DBE44" w14:textId="77777777" w:rsidR="00D601BE" w:rsidRDefault="00303D22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00C827C5" wp14:editId="19AA69E4">
          <wp:extent cx="2545534" cy="720000"/>
          <wp:effectExtent l="0" t="0" r="7620" b="444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E5C068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39AD0195" wp14:editId="3D22877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62A61"/>
    <w:multiLevelType w:val="hybridMultilevel"/>
    <w:tmpl w:val="DC6E096E"/>
    <w:lvl w:ilvl="0" w:tplc="D44AC32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DD63DE"/>
    <w:multiLevelType w:val="hybridMultilevel"/>
    <w:tmpl w:val="DC6E096E"/>
    <w:lvl w:ilvl="0" w:tplc="D44AC32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displayBackgroundShape/>
  <w:hideGrammaticalErrors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23E"/>
    <w:rsid w:val="00005F3B"/>
    <w:rsid w:val="00014E65"/>
    <w:rsid w:val="00043A99"/>
    <w:rsid w:val="00053900"/>
    <w:rsid w:val="00071A06"/>
    <w:rsid w:val="000B1E10"/>
    <w:rsid w:val="000F07B2"/>
    <w:rsid w:val="0017478B"/>
    <w:rsid w:val="00207886"/>
    <w:rsid w:val="00210445"/>
    <w:rsid w:val="002541E6"/>
    <w:rsid w:val="002671E8"/>
    <w:rsid w:val="00272D9C"/>
    <w:rsid w:val="00273B94"/>
    <w:rsid w:val="002A28DF"/>
    <w:rsid w:val="002A690A"/>
    <w:rsid w:val="002B2929"/>
    <w:rsid w:val="002B68E1"/>
    <w:rsid w:val="002F6D7C"/>
    <w:rsid w:val="00303D22"/>
    <w:rsid w:val="00320BAB"/>
    <w:rsid w:val="00336C0E"/>
    <w:rsid w:val="003437EE"/>
    <w:rsid w:val="003440B6"/>
    <w:rsid w:val="0036339A"/>
    <w:rsid w:val="00372431"/>
    <w:rsid w:val="003756DC"/>
    <w:rsid w:val="0038508E"/>
    <w:rsid w:val="003866A9"/>
    <w:rsid w:val="003C05EA"/>
    <w:rsid w:val="003C607D"/>
    <w:rsid w:val="003D2226"/>
    <w:rsid w:val="0044632C"/>
    <w:rsid w:val="00453963"/>
    <w:rsid w:val="00460963"/>
    <w:rsid w:val="004673DF"/>
    <w:rsid w:val="004A7949"/>
    <w:rsid w:val="004B08AD"/>
    <w:rsid w:val="004E6207"/>
    <w:rsid w:val="005529EC"/>
    <w:rsid w:val="0057330A"/>
    <w:rsid w:val="00595105"/>
    <w:rsid w:val="00595EF9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6E49"/>
    <w:rsid w:val="007958DB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32277"/>
    <w:rsid w:val="009431E9"/>
    <w:rsid w:val="009515CF"/>
    <w:rsid w:val="0096672E"/>
    <w:rsid w:val="009B5FA6"/>
    <w:rsid w:val="00A23483"/>
    <w:rsid w:val="00A40CC6"/>
    <w:rsid w:val="00A5205D"/>
    <w:rsid w:val="00A670F5"/>
    <w:rsid w:val="00AB3624"/>
    <w:rsid w:val="00AD5DBD"/>
    <w:rsid w:val="00AE66C1"/>
    <w:rsid w:val="00B00854"/>
    <w:rsid w:val="00B16AB6"/>
    <w:rsid w:val="00B91AD4"/>
    <w:rsid w:val="00B95B0F"/>
    <w:rsid w:val="00BD5E1D"/>
    <w:rsid w:val="00BF0389"/>
    <w:rsid w:val="00C13DE0"/>
    <w:rsid w:val="00C55FF1"/>
    <w:rsid w:val="00CA63D9"/>
    <w:rsid w:val="00D003D6"/>
    <w:rsid w:val="00D17F24"/>
    <w:rsid w:val="00D2586B"/>
    <w:rsid w:val="00D3122C"/>
    <w:rsid w:val="00D35972"/>
    <w:rsid w:val="00D601BE"/>
    <w:rsid w:val="00D62CE7"/>
    <w:rsid w:val="00DA0E74"/>
    <w:rsid w:val="00DE3996"/>
    <w:rsid w:val="00DF5331"/>
    <w:rsid w:val="00DF6B67"/>
    <w:rsid w:val="00E20303"/>
    <w:rsid w:val="00E22A92"/>
    <w:rsid w:val="00E34750"/>
    <w:rsid w:val="00E3640D"/>
    <w:rsid w:val="00E36793"/>
    <w:rsid w:val="00E40434"/>
    <w:rsid w:val="00E66270"/>
    <w:rsid w:val="00E864B9"/>
    <w:rsid w:val="00E9685D"/>
    <w:rsid w:val="00EA513F"/>
    <w:rsid w:val="00EA71C9"/>
    <w:rsid w:val="00EB523E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56657"/>
    <w:rsid w:val="00F65A21"/>
    <w:rsid w:val="00F94EAB"/>
    <w:rsid w:val="00FC7927"/>
    <w:rsid w:val="00FC7AFD"/>
    <w:rsid w:val="00FD0321"/>
    <w:rsid w:val="00FD33A4"/>
    <w:rsid w:val="00FF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,"/>
  <w:listSeparator w:val=";"/>
  <w14:docId w14:val="55CBF5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EB523E"/>
    <w:rPr>
      <w:sz w:val="22"/>
      <w:szCs w:val="22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EB523E"/>
    <w:rPr>
      <w:sz w:val="22"/>
      <w:szCs w:val="22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glossaryDocument" Target="glossary/document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sharepoint:8080/predlosci/Predlo&#382;ak%20obrasca%20wor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B149E7F2A404D709637EEE51496FB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C5383E-78BB-420F-AC93-7A92E6506EE5}"/>
      </w:docPartPr>
      <w:docPartBody>
        <w:p w:rsidR="007E73D8" w:rsidRDefault="007E73D8">
          <w:pPr>
            <w:pStyle w:val="DB149E7F2A404D709637EEE51496FB09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D8"/>
    <w:rsid w:val="000C015B"/>
    <w:rsid w:val="007E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FB28401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5ECA6D47ABCA43E8B695909C2E5509F0">
    <w:name w:val="5ECA6D47ABCA43E8B695909C2E5509F0"/>
  </w:style>
  <w:style w:type="paragraph" w:customStyle="1" w:styleId="DB149E7F2A404D709637EEE51496FB09">
    <w:name w:val="DB149E7F2A404D709637EEE51496FB0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5ECA6D47ABCA43E8B695909C2E5509F0">
    <w:name w:val="5ECA6D47ABCA43E8B695909C2E5509F0"/>
  </w:style>
  <w:style w:type="paragraph" w:customStyle="1" w:styleId="DB149E7F2A404D709637EEE51496FB09">
    <w:name w:val="DB149E7F2A404D709637EEE51496FB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2015-05-14T22:00:00+00:00</Datum_x0020_verzije>
    <_dlc_DocId xmlns="45adb973-3738-4051-9417-704071a43e5d">VY2WPRCRYZME-5-6496</_dlc_DocId>
    <_dlc_DocIdUrl xmlns="45adb973-3738-4051-9417-704071a43e5d">
      <Url>http://sharepoint2.dmssa.local:8080/_layouts/DocIdRedir.aspx?ID=VY2WPRCRYZME-5-6496</Url>
      <Description>VY2WPRCRYZME-5-6496</Description>
    </_dlc_DocIdUrl>
    <Naziv_x0020_na_x0020_engleskom_x0020_jeziku xmlns="45adb973-3738-4051-9417-704071a43e5d" xsi:nil="true"/>
    <Šifra xmlns="45adb973-3738-4051-9417-704071a43e5d">L2_PZ_O17</Šifra>
    <Status_x0020_verzije1 xmlns="45adb973-3738-4051-9417-704071a43e5d">(5) Važeća verzija</Status_x0020_verzije1>
    <Šifra_verzija_datum xmlns="45adb973-3738-4051-9417-704071a43e5d">L2_PZ_O17_v1.2_2015515</Šifra_verzija_datum>
    <Broj_x0020_verzije xmlns="45adb973-3738-4051-9417-704071a43e5d">1.2</Broj_x0020_verzije>
    <Kratica_x0020_OJ1 xmlns="45adb973-3738-4051-9417-704071a43e5d">SSP</Kratica_x0020_OJ1>
    <Pripremio xmlns="45adb973-3738-4051-9417-704071a43e5d">
      <UserInfo>
        <DisplayName>Luka Barać</DisplayName>
        <AccountId>754</AccountId>
        <AccountType/>
      </UserInfo>
    </Pripremio>
    <Datum_x0020_pripreme xmlns="45adb973-3738-4051-9417-704071a43e5d">2015-05-14T22:00:00+00:00</Datum_x0020_pripreme>
    <Kratica_x0020_OJ_x0020__x0028_Pripremio_x0029_ xmlns="45adb973-3738-4051-9417-704071a43e5d" xsi:nil="true"/>
    <Šifra_x0020_procedure1 xmlns="45adb973-3738-4051-9417-704071a43e5d">L2_PZ</Šifra_x0020_procedure1>
    <Vrijedi_x0020_od xmlns="45adb973-3738-4051-9417-704071a43e5d">2015-05-14T22:00:00+00:00</Vrijedi_x0020_od>
    <Broj_x0020_Naputka xmlns="45adb973-3738-4051-9417-704071a43e5d">78</Broj_x0020_Naputka>
    <Kratica_x0020_OJ_x0020__x0028_Pripremio_x0029__x0020_-_x0020_nova xmlns="45adb973-3738-4051-9417-704071a43e5d" xsi:nil="true"/>
    <Kratica_x0020_OJ_x0020_-_x0020_nova xmlns="45adb973-3738-4051-9417-704071a43e5d">SOPRR</Kratica_x0020_OJ_x0020_-_x0020_nova>
    <Naziv_x0020_prikaza_x0020_procesa_x002f_landscape-a xmlns="45adb973-3738-4051-9417-704071a43e5d">7</Naziv_x0020_prikaza_x0020_procesa_x002f_landscape-a>
    <Footer_x0028_format_x0029_ xmlns="45adb973-3738-4051-9417-704071a43e5d" xsi:nil="true"/>
  </documentManagement>
</p:properties>
</file>

<file path=customXml/item5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75" ma:contentTypeDescription="" ma:contentTypeScope="" ma:versionID="40141df15674f96881121affc16c3568">
  <xsd:schema xmlns:xsd="http://www.w3.org/2001/XMLSchema" xmlns:xs="http://www.w3.org/2001/XMLSchema" xmlns:p="http://schemas.microsoft.com/office/2006/metadata/properties" xmlns:ns1="http://schemas.microsoft.com/sharepoint/v3" xmlns:ns3="45adb973-3738-4051-9417-704071a43e5d" targetNamespace="http://schemas.microsoft.com/office/2006/metadata/properties" ma:root="true" ma:fieldsID="a637a13af974013a65c6052035d6d30f" ns1:_="" ns3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3:Naziv_x0020_na_x0020_engleskom_x0020_jeziku" minOccurs="0"/>
                <xsd:element ref="ns3:Šifra" minOccurs="0"/>
                <xsd:element ref="ns3:Datum_x0020_verzije" minOccurs="0"/>
                <xsd:element ref="ns3:Prilog_x0020_broj" minOccurs="0"/>
                <xsd:element ref="ns3:Status_x0020_verzije1" minOccurs="0"/>
                <xsd:element ref="ns3:Šifra_verzija_datum" minOccurs="0"/>
                <xsd:element ref="ns3:Kratica_x0020_OJ1" minOccurs="0"/>
                <xsd:element ref="ns3:Kratica_x0020_OJ_x0020_-_x0020_nova" minOccurs="0"/>
                <xsd:element ref="ns3:Broj_x0020_verzije" minOccurs="0"/>
                <xsd:element ref="ns3:Datum_x0020_pripreme" minOccurs="0"/>
                <xsd:element ref="ns3:Pripremio" minOccurs="0"/>
                <xsd:element ref="ns3:Kratica_x0020_OJ_x0020__x0028_Pripremio_x0029_" minOccurs="0"/>
                <xsd:element ref="ns3:Kratica_x0020_OJ_x0020__x0028_Pripremio_x0029__x0020_-_x0020_nova" minOccurs="0"/>
                <xsd:element ref="ns1:_dlc_Exempt" minOccurs="0"/>
                <xsd:element ref="ns3:_dlc_DocIdPersistId" minOccurs="0"/>
                <xsd:element ref="ns3:_dlc_DocId" minOccurs="0"/>
                <xsd:element ref="ns3:Šifra_x0020_procedure1" minOccurs="0"/>
                <xsd:element ref="ns3:Footer_x0028_format_x0029_" minOccurs="0"/>
                <xsd:element ref="ns3:Broj_x0020_Naputka" minOccurs="0"/>
                <xsd:element ref="ns3:Vrijedi_x0020_od" minOccurs="0"/>
                <xsd:element ref="ns3:_dlc_DocIdUrl" minOccurs="0"/>
                <xsd:element ref="ns3:Naziv_x0020_prikaza_x0020_procesa_x002f_landscape-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internalName="Kratica_x0020_OJ1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-_x0020_nova" ma:index="9" nillable="true" ma:displayName="Kratica sektora/službe-NOVO (choice)" ma:format="Dropdown" ma:internalName="Kratica_x0020_OJ_x0020__x002d__x0020_nova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0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1" nillable="true" ma:displayName="Datum pripreme" ma:format="DateOnly" ma:internalName="Datum_x0020_pripreme">
      <xsd:simpleType>
        <xsd:restriction base="dms:DateTime"/>
      </xsd:simpleType>
    </xsd:element>
    <xsd:element name="Pripremio" ma:index="12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3" nillable="true" ma:displayName="Kratica OJ (Pripremio)" ma:format="Dropdown" ma:internalName="Kratica_x0020_OJ_x0020__x0028_Pripremio_x0029_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4" nillable="true" ma:displayName="Kratica OJ (Pripremio) - novo" ma:format="Dropdown" ma:internalName="Kratica_x0020_OJ_x0020__x0028_Pripremio_x0029__x0020__x002d__x0020_nova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Footer_x0028_format_x0029_" ma:index="24" nillable="true" ma:displayName="Footer(format)" ma:internalName="Footer_x0028_format_x0029_" ma:readOnly="false">
      <xsd:simpleType>
        <xsd:restriction base="dms:Text">
          <xsd:maxLength value="255"/>
        </xsd:restriction>
      </xsd:simpleType>
    </xsd:element>
    <xsd:element name="Broj_x0020_Naputka" ma:index="25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6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29" nillable="true" ma:displayName="Naziv prikaza procesa/landscape-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D61C397-8A39-489E-B3A9-59B0C17744D2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E71E1C6-60D6-4417-862E-E761E6D6FE94}">
  <ds:schemaRefs>
    <ds:schemaRef ds:uri="http://schemas.microsoft.com/office/2006/metadata/properties"/>
    <ds:schemaRef ds:uri="http://schemas.microsoft.com/office/infopath/2007/PartnerControls"/>
    <ds:schemaRef ds:uri="45adb973-3738-4051-9417-704071a43e5d"/>
  </ds:schemaRefs>
</ds:datastoreItem>
</file>

<file path=customXml/itemProps5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AD719CFD-AC49-4A96-A5EE-276400E10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3838F18D-DC17-44C7-A9C9-6414FFDF5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Predložak%20obrasca%20word</Template>
  <TotalTime>24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Predložak obrasca</vt:lpstr>
    </vt:vector>
  </TitlesOfParts>
  <Company>APPRRR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promjenu</dc:title>
  <dc:creator>gordana.malecic</dc:creator>
  <cp:lastModifiedBy>gordana.malecic</cp:lastModifiedBy>
  <cp:revision>8</cp:revision>
  <cp:lastPrinted>2010-11-04T08:04:00Z</cp:lastPrinted>
  <dcterms:created xsi:type="dcterms:W3CDTF">2014-09-30T12:09:00Z</dcterms:created>
  <dcterms:modified xsi:type="dcterms:W3CDTF">2015-08-17T10:45:00Z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dc4b4045-ad59-4c76-b797-dd0309e8a99a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_docset_NoMedatataSyncRequired">
    <vt:lpwstr>False</vt:lpwstr>
  </property>
</Properties>
</file>